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843" w:rsidRDefault="007F6843" w:rsidP="007F684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Walter BURGEYS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7F6843" w:rsidRDefault="007F6843" w:rsidP="007F684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Northampton. Husbandman.</w:t>
      </w:r>
    </w:p>
    <w:p w:rsidR="007F6843" w:rsidRDefault="007F6843" w:rsidP="007F684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F6843" w:rsidRDefault="007F6843" w:rsidP="007F684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F6843" w:rsidRDefault="007F6843" w:rsidP="007F684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John Palmer(q.v.) brought a plaint of debt against him</w:t>
      </w:r>
    </w:p>
    <w:p w:rsidR="007F6843" w:rsidRDefault="007F6843" w:rsidP="007F684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7F6843" w:rsidRDefault="007F6843" w:rsidP="007F684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F6843" w:rsidRDefault="007F6843" w:rsidP="007F684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7F6843" w:rsidRPr="005E15C8" w:rsidRDefault="007F6843" w:rsidP="007F6843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29 April 2016</w:t>
      </w:r>
    </w:p>
    <w:bookmarkEnd w:id="0"/>
    <w:p w:rsidR="006B2F86" w:rsidRPr="00E71FC3" w:rsidRDefault="007F684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843" w:rsidRDefault="007F6843" w:rsidP="00E71FC3">
      <w:pPr>
        <w:spacing w:after="0" w:line="240" w:lineRule="auto"/>
      </w:pPr>
      <w:r>
        <w:separator/>
      </w:r>
    </w:p>
  </w:endnote>
  <w:endnote w:type="continuationSeparator" w:id="0">
    <w:p w:rsidR="007F6843" w:rsidRDefault="007F684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843" w:rsidRDefault="007F6843" w:rsidP="00E71FC3">
      <w:pPr>
        <w:spacing w:after="0" w:line="240" w:lineRule="auto"/>
      </w:pPr>
      <w:r>
        <w:separator/>
      </w:r>
    </w:p>
  </w:footnote>
  <w:footnote w:type="continuationSeparator" w:id="0">
    <w:p w:rsidR="007F6843" w:rsidRDefault="007F684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843"/>
    <w:rsid w:val="007F684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FA44F2-ADA1-43B9-BC93-5A0446AFA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F68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2016-05-25T19:39:00Z</dcterms:created>
  <dcterms:modified xsi:type="dcterms:W3CDTF">2016-05-25T19:39:00Z</dcterms:modified>
</cp:coreProperties>
</file>